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DC0C5" w14:textId="77777777" w:rsidR="00FB2CE2" w:rsidRDefault="00FB2CE2" w:rsidP="00FB2CE2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Robert LATHUM</w:t>
      </w:r>
      <w:r>
        <w:rPr>
          <w:rFonts w:eastAsia="Times New Roman"/>
        </w:rPr>
        <w:t xml:space="preserve">   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fl.1484)</w:t>
      </w:r>
    </w:p>
    <w:p w14:paraId="57D91CEF" w14:textId="77777777" w:rsidR="00FB2CE2" w:rsidRDefault="00FB2CE2" w:rsidP="00FB2CE2">
      <w:pPr>
        <w:pStyle w:val="NoSpacing"/>
        <w:rPr>
          <w:rFonts w:eastAsia="Times New Roman"/>
        </w:rPr>
      </w:pPr>
    </w:p>
    <w:p w14:paraId="3F37CEB9" w14:textId="77777777" w:rsidR="00FB2CE2" w:rsidRDefault="00FB2CE2" w:rsidP="00FB2CE2">
      <w:pPr>
        <w:pStyle w:val="NoSpacing"/>
        <w:rPr>
          <w:rFonts w:eastAsia="Times New Roman"/>
        </w:rPr>
      </w:pPr>
    </w:p>
    <w:p w14:paraId="5B025723" w14:textId="77777777" w:rsidR="00FB2CE2" w:rsidRDefault="00FB2CE2" w:rsidP="00FB2CE2">
      <w:pPr>
        <w:pStyle w:val="NoSpacing"/>
        <w:rPr>
          <w:rFonts w:eastAsia="Times New Roman"/>
        </w:rPr>
      </w:pPr>
      <w:r>
        <w:rPr>
          <w:rFonts w:eastAsia="Times New Roman"/>
        </w:rPr>
        <w:t>18 Aug.1484</w:t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Dr.Ralph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Shaa</w:t>
      </w:r>
      <w:proofErr w:type="spellEnd"/>
      <w:r>
        <w:rPr>
          <w:rFonts w:eastAsia="Times New Roman"/>
        </w:rPr>
        <w:t xml:space="preserve">, Residentiary of </w:t>
      </w:r>
      <w:proofErr w:type="spellStart"/>
      <w:proofErr w:type="gramStart"/>
      <w:r>
        <w:rPr>
          <w:rFonts w:eastAsia="Times New Roman"/>
        </w:rPr>
        <w:t>St.Paul’s</w:t>
      </w:r>
      <w:proofErr w:type="spellEnd"/>
      <w:proofErr w:type="gramEnd"/>
      <w:r>
        <w:rPr>
          <w:rFonts w:eastAsia="Times New Roman"/>
        </w:rPr>
        <w:t>, London(q.v.), bequeathed him</w:t>
      </w:r>
    </w:p>
    <w:p w14:paraId="03D5C1F2" w14:textId="77777777" w:rsidR="00FB2CE2" w:rsidRDefault="00FB2CE2" w:rsidP="00FB2CE2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10 marks.</w:t>
      </w:r>
    </w:p>
    <w:p w14:paraId="3A7E076E" w14:textId="77777777" w:rsidR="00FB2CE2" w:rsidRDefault="00FB2CE2" w:rsidP="00FB2CE2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(“The </w:t>
      </w:r>
      <w:proofErr w:type="spellStart"/>
      <w:r>
        <w:rPr>
          <w:rFonts w:eastAsia="Times New Roman"/>
        </w:rPr>
        <w:t>Logge</w:t>
      </w:r>
      <w:proofErr w:type="spellEnd"/>
      <w:r>
        <w:rPr>
          <w:rFonts w:eastAsia="Times New Roman"/>
        </w:rPr>
        <w:t xml:space="preserve"> Register of P.C.C. Wills 1479 to 1486” ed. Lesley Boatwright, Moira </w:t>
      </w:r>
    </w:p>
    <w:p w14:paraId="0FEFC860" w14:textId="77777777" w:rsidR="00FB2CE2" w:rsidRDefault="00FB2CE2" w:rsidP="00FB2CE2">
      <w:pPr>
        <w:pStyle w:val="NoSpacing"/>
        <w:ind w:left="720" w:firstLine="720"/>
        <w:rPr>
          <w:rFonts w:eastAsia="Times New Roman"/>
        </w:rPr>
      </w:pPr>
      <w:proofErr w:type="spellStart"/>
      <w:r>
        <w:rPr>
          <w:rFonts w:eastAsia="Times New Roman"/>
        </w:rPr>
        <w:t>Habberjam</w:t>
      </w:r>
      <w:proofErr w:type="spellEnd"/>
      <w:r>
        <w:rPr>
          <w:rFonts w:eastAsia="Times New Roman"/>
        </w:rPr>
        <w:t xml:space="preserve"> and Peter Hammond, pub. The Richard III Society 2008 vol. I </w:t>
      </w:r>
    </w:p>
    <w:p w14:paraId="7CE6D44D" w14:textId="77777777" w:rsidR="00FB2CE2" w:rsidRDefault="00FB2CE2" w:rsidP="00FB2CE2">
      <w:pPr>
        <w:pStyle w:val="NoSpacing"/>
        <w:ind w:left="720" w:firstLine="720"/>
        <w:rPr>
          <w:rFonts w:eastAsia="Times New Roman"/>
        </w:rPr>
      </w:pPr>
      <w:r>
        <w:rPr>
          <w:rFonts w:eastAsia="Times New Roman"/>
        </w:rPr>
        <w:t>pp.305-7)</w:t>
      </w:r>
    </w:p>
    <w:p w14:paraId="3E6B8E7A" w14:textId="77777777" w:rsidR="00FB2CE2" w:rsidRDefault="00FB2CE2" w:rsidP="00FB2CE2">
      <w:pPr>
        <w:pStyle w:val="NoSpacing"/>
        <w:rPr>
          <w:rFonts w:eastAsia="Times New Roman"/>
        </w:rPr>
      </w:pPr>
    </w:p>
    <w:p w14:paraId="3F45A594" w14:textId="77777777" w:rsidR="00FB2CE2" w:rsidRDefault="00FB2CE2" w:rsidP="00FB2CE2">
      <w:pPr>
        <w:pStyle w:val="NoSpacing"/>
        <w:rPr>
          <w:rFonts w:eastAsia="Times New Roman"/>
        </w:rPr>
      </w:pPr>
    </w:p>
    <w:p w14:paraId="6DEDEEA3" w14:textId="77777777" w:rsidR="00FB2CE2" w:rsidRDefault="00FB2CE2" w:rsidP="00FB2CE2">
      <w:pPr>
        <w:pStyle w:val="NoSpacing"/>
        <w:rPr>
          <w:rFonts w:eastAsia="Times New Roman"/>
        </w:rPr>
      </w:pPr>
      <w:r>
        <w:rPr>
          <w:rFonts w:eastAsia="Times New Roman"/>
        </w:rPr>
        <w:t>2 April 2023</w:t>
      </w:r>
    </w:p>
    <w:p w14:paraId="287DB8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 w:rsidSect="00FB2C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7D5B6" w14:textId="77777777" w:rsidR="00FB2CE2" w:rsidRDefault="00FB2CE2" w:rsidP="009139A6">
      <w:r>
        <w:separator/>
      </w:r>
    </w:p>
  </w:endnote>
  <w:endnote w:type="continuationSeparator" w:id="0">
    <w:p w14:paraId="3C86B091" w14:textId="77777777" w:rsidR="00FB2CE2" w:rsidRDefault="00FB2C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6B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BB8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5D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2A74D" w14:textId="77777777" w:rsidR="00FB2CE2" w:rsidRDefault="00FB2CE2" w:rsidP="009139A6">
      <w:r>
        <w:separator/>
      </w:r>
    </w:p>
  </w:footnote>
  <w:footnote w:type="continuationSeparator" w:id="0">
    <w:p w14:paraId="291CA690" w14:textId="77777777" w:rsidR="00FB2CE2" w:rsidRDefault="00FB2C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EB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1A2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EB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E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B2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87883"/>
  <w15:chartTrackingRefBased/>
  <w15:docId w15:val="{4090E845-113A-4C0D-810A-EA1626875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2023-04-20T19:56:00Z</dcterms:created>
  <dcterms:modified xsi:type="dcterms:W3CDTF">2023-04-20T19:56:00Z</dcterms:modified>
</cp:coreProperties>
</file>